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78D7A" w14:textId="77777777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RUSSELL</w:t>
      </w:r>
      <w:r>
        <w:rPr>
          <w:rFonts w:ascii="Times New Roman" w:hAnsi="Times New Roman" w:cs="Times New Roman"/>
          <w:sz w:val="24"/>
          <w:szCs w:val="24"/>
        </w:rPr>
        <w:t xml:space="preserve">     (fl.1400)</w:t>
      </w:r>
    </w:p>
    <w:p w14:paraId="4D3B6799" w14:textId="77777777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7B02302C" w14:textId="77777777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EEECA" w14:textId="77777777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B76F3" w14:textId="77777777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£4 10s from him, which was </w:t>
      </w:r>
    </w:p>
    <w:p w14:paraId="30AF31A1" w14:textId="77777777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4C0FAFCD" w14:textId="740CF977" w:rsidR="007E46C4" w:rsidRDefault="007E46C4" w:rsidP="007E46C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7DBD667D" w14:textId="77777777" w:rsidR="00DB7137" w:rsidRDefault="00DB7137" w:rsidP="00DB7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Apr.1406</w:t>
      </w:r>
      <w:r>
        <w:rPr>
          <w:rFonts w:ascii="Times New Roman" w:hAnsi="Times New Roman" w:cs="Times New Roman"/>
          <w:sz w:val="24"/>
          <w:szCs w:val="24"/>
        </w:rPr>
        <w:tab/>
        <w:t>He was appointed collector of customs and subsidies in the port of Bristol</w:t>
      </w:r>
    </w:p>
    <w:p w14:paraId="6611D407" w14:textId="77777777" w:rsidR="00DB7137" w:rsidRDefault="00DB7137" w:rsidP="00DB7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adjacent ports and places from 1 May 1406 to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Michaelmas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1407.    </w:t>
      </w:r>
    </w:p>
    <w:p w14:paraId="30CB2E56" w14:textId="7705A3A4" w:rsidR="00DB7137" w:rsidRDefault="00DB7137" w:rsidP="00DB713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p.31)</w:t>
      </w:r>
    </w:p>
    <w:p w14:paraId="3153FDE1" w14:textId="77777777" w:rsidR="00CD7D68" w:rsidRDefault="00CD7D68" w:rsidP="00CD7D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Nov.1406</w:t>
      </w:r>
      <w:r>
        <w:rPr>
          <w:rFonts w:ascii="Times New Roman" w:hAnsi="Times New Roman" w:cs="Times New Roman"/>
          <w:sz w:val="24"/>
          <w:szCs w:val="24"/>
        </w:rPr>
        <w:tab/>
        <w:t>He was appointed, by nomination of the merchants of the realm, to levy</w:t>
      </w:r>
    </w:p>
    <w:p w14:paraId="7E3F7C72" w14:textId="77777777" w:rsidR="00CD7D68" w:rsidRDefault="00CD7D68" w:rsidP="00CD7D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collect in the port of Bristol and all adjacent ports and places the </w:t>
      </w:r>
    </w:p>
    <w:p w14:paraId="64962E34" w14:textId="77777777" w:rsidR="00CD7D68" w:rsidRDefault="00CD7D68" w:rsidP="00CD7D68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tunnage, poundage and the fourth part of the subsidy</w:t>
      </w:r>
    </w:p>
    <w:p w14:paraId="240FFC5F" w14:textId="3E58E9C5" w:rsidR="00DB7137" w:rsidRDefault="00CD7D68" w:rsidP="00CD7D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on wools, hides and woolfells.   (C.F.R. 1405-13 p.51)</w:t>
      </w:r>
    </w:p>
    <w:p w14:paraId="2A4FBFEA" w14:textId="77777777" w:rsidR="00072570" w:rsidRDefault="00072570" w:rsidP="000725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Stapulton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</w:p>
    <w:p w14:paraId="50822D7A" w14:textId="77777777" w:rsidR="00072570" w:rsidRDefault="00072570" w:rsidP="000725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person the customs in Bristol, and to keep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cocket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seal.   </w:t>
      </w:r>
    </w:p>
    <w:p w14:paraId="5D6C99A9" w14:textId="2D178760" w:rsidR="00072570" w:rsidRDefault="00072570" w:rsidP="00072570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p.114)</w:t>
      </w:r>
    </w:p>
    <w:p w14:paraId="687895F1" w14:textId="77777777" w:rsidR="009E0AB9" w:rsidRDefault="009E0AB9" w:rsidP="009E0A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Stevenes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person</w:t>
      </w:r>
    </w:p>
    <w:p w14:paraId="587054F8" w14:textId="1E49C3E6" w:rsidR="009E0AB9" w:rsidRDefault="009E0AB9" w:rsidP="009E0AB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port of Bristol and all adjacent ports and places the customs on cloths of wool and worsted made in England for export, and to keep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coket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seal.    (C.F.R. 1405-13 p.102)</w:t>
      </w:r>
    </w:p>
    <w:p w14:paraId="2DC3B2F6" w14:textId="77777777" w:rsidR="00C2739C" w:rsidRDefault="00C2739C" w:rsidP="00C27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Stevenes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person</w:t>
      </w:r>
    </w:p>
    <w:p w14:paraId="47B564BA" w14:textId="77777777" w:rsidR="00C2739C" w:rsidRDefault="00C2739C" w:rsidP="00C27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port of Bristol and adjacent ports and places, the subsidy</w:t>
      </w:r>
    </w:p>
    <w:p w14:paraId="113B5F4C" w14:textId="37A4455C" w:rsidR="00C2739C" w:rsidRDefault="00C2739C" w:rsidP="00C273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granted to the King at the last Parliament.   (C.F.R. 1405-13 p.99)</w:t>
      </w:r>
    </w:p>
    <w:p w14:paraId="0EF03CAA" w14:textId="77777777" w:rsidR="00CD7D68" w:rsidRDefault="00CD7D68" w:rsidP="00CD7D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81BCD" w14:textId="77777777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D76092" w14:textId="3067C38E" w:rsidR="007E46C4" w:rsidRDefault="007E46C4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CB271" w14:textId="6496E7D9" w:rsidR="00CD7D68" w:rsidRDefault="00CD7D68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2022</w:t>
      </w:r>
    </w:p>
    <w:p w14:paraId="1F03B45A" w14:textId="7F877F4B" w:rsidR="00072570" w:rsidRDefault="00072570" w:rsidP="007E46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2023</w:t>
      </w:r>
    </w:p>
    <w:p w14:paraId="626EF2F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87BE0" w14:textId="77777777" w:rsidR="00791834" w:rsidRDefault="00791834" w:rsidP="009139A6">
      <w:r>
        <w:separator/>
      </w:r>
    </w:p>
  </w:endnote>
  <w:endnote w:type="continuationSeparator" w:id="0">
    <w:p w14:paraId="5A921F32" w14:textId="77777777" w:rsidR="00791834" w:rsidRDefault="007918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C5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36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F2A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81414" w14:textId="77777777" w:rsidR="00791834" w:rsidRDefault="00791834" w:rsidP="009139A6">
      <w:r>
        <w:separator/>
      </w:r>
    </w:p>
  </w:footnote>
  <w:footnote w:type="continuationSeparator" w:id="0">
    <w:p w14:paraId="79702C6D" w14:textId="77777777" w:rsidR="00791834" w:rsidRDefault="007918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526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668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9B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6C4"/>
    <w:rsid w:val="000666E0"/>
    <w:rsid w:val="00072570"/>
    <w:rsid w:val="000F3448"/>
    <w:rsid w:val="002510B7"/>
    <w:rsid w:val="005C130B"/>
    <w:rsid w:val="00791834"/>
    <w:rsid w:val="007E46C4"/>
    <w:rsid w:val="00826F5C"/>
    <w:rsid w:val="009139A6"/>
    <w:rsid w:val="009448BB"/>
    <w:rsid w:val="009E0AB9"/>
    <w:rsid w:val="00A3176C"/>
    <w:rsid w:val="00AE65F8"/>
    <w:rsid w:val="00BA00AB"/>
    <w:rsid w:val="00C2739C"/>
    <w:rsid w:val="00CB4ED9"/>
    <w:rsid w:val="00CD7D68"/>
    <w:rsid w:val="00DB713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E688F"/>
  <w15:chartTrackingRefBased/>
  <w15:docId w15:val="{3F0AC66A-078D-49D2-8F36-1814687EF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6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6</cp:revision>
  <dcterms:created xsi:type="dcterms:W3CDTF">2021-05-13T11:27:00Z</dcterms:created>
  <dcterms:modified xsi:type="dcterms:W3CDTF">2023-06-23T10:54:00Z</dcterms:modified>
</cp:coreProperties>
</file>